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567"/>
        <w:gridCol w:w="617"/>
        <w:gridCol w:w="9225"/>
        <w:gridCol w:w="1598"/>
        <w:gridCol w:w="1413"/>
        <w:gridCol w:w="1366"/>
      </w:tblGrid>
      <w:tr w:rsidR="004C2742" w:rsidTr="004C2742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/>
        </w:tc>
        <w:tc>
          <w:tcPr>
            <w:tcW w:w="9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/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/>
        </w:tc>
        <w:tc>
          <w:tcPr>
            <w:tcW w:w="2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2742" w:rsidRDefault="004C2742" w:rsidP="00FE699E">
            <w:r>
              <w:t>Приложение 8</w:t>
            </w:r>
          </w:p>
        </w:tc>
      </w:tr>
      <w:tr w:rsidR="004C2742" w:rsidTr="004C2742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2742" w:rsidRDefault="004C2742" w:rsidP="00FE699E"/>
        </w:tc>
        <w:tc>
          <w:tcPr>
            <w:tcW w:w="9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/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/>
        </w:tc>
        <w:tc>
          <w:tcPr>
            <w:tcW w:w="2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2742" w:rsidRDefault="004C2742" w:rsidP="00FE699E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4C2742" w:rsidTr="004C2742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/>
        </w:tc>
        <w:tc>
          <w:tcPr>
            <w:tcW w:w="9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/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/>
        </w:tc>
        <w:tc>
          <w:tcPr>
            <w:tcW w:w="2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2742" w:rsidRDefault="004C2742" w:rsidP="0030577A">
            <w:r>
              <w:t xml:space="preserve">от </w:t>
            </w:r>
            <w:r w:rsidR="0030577A">
              <w:t>03.12.2021 № 7-69</w:t>
            </w:r>
            <w:r>
              <w:t xml:space="preserve">  </w:t>
            </w:r>
          </w:p>
        </w:tc>
      </w:tr>
      <w:tr w:rsidR="004C2742" w:rsidTr="004C2742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/>
        </w:tc>
        <w:tc>
          <w:tcPr>
            <w:tcW w:w="9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r>
              <w:t xml:space="preserve">  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/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/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/>
        </w:tc>
      </w:tr>
      <w:tr w:rsidR="004C2742" w:rsidTr="004C2742">
        <w:trPr>
          <w:cantSplit/>
        </w:trPr>
        <w:tc>
          <w:tcPr>
            <w:tcW w:w="147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2742" w:rsidRDefault="004C2742" w:rsidP="00FE699E">
            <w:pPr>
              <w:jc w:val="center"/>
            </w:pPr>
            <w:r>
              <w:t>Перечень объектов капитального строительства муниципальной собственности и объектов недвижимого имущества, приобретаемого в муниципальную собственность, на 2021 год и на плановый период 2022 и 2023 годов</w:t>
            </w:r>
          </w:p>
        </w:tc>
      </w:tr>
      <w:tr w:rsidR="004C2742" w:rsidTr="004C2742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/>
        </w:tc>
        <w:tc>
          <w:tcPr>
            <w:tcW w:w="9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/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/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/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/>
        </w:tc>
      </w:tr>
      <w:tr w:rsidR="004C2742" w:rsidTr="004C2742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/>
        </w:tc>
        <w:tc>
          <w:tcPr>
            <w:tcW w:w="9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/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/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/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тыс. руб.</w:t>
            </w:r>
          </w:p>
        </w:tc>
      </w:tr>
      <w:tr w:rsidR="004C2742" w:rsidTr="004C2742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742" w:rsidRDefault="004C2742" w:rsidP="00FE699E">
            <w:pPr>
              <w:jc w:val="center"/>
            </w:pPr>
            <w:r>
              <w:t>№ п/п</w:t>
            </w:r>
          </w:p>
        </w:tc>
        <w:tc>
          <w:tcPr>
            <w:tcW w:w="984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742" w:rsidRDefault="004C2742" w:rsidP="00FE699E">
            <w:pPr>
              <w:jc w:val="center"/>
            </w:pPr>
            <w:r>
              <w:t>Наименование объектов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742" w:rsidRDefault="004C2742" w:rsidP="00FE699E">
            <w:pPr>
              <w:jc w:val="center"/>
            </w:pPr>
            <w:r>
              <w:t>2021 год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742" w:rsidRDefault="004C2742" w:rsidP="00FE699E">
            <w:pPr>
              <w:jc w:val="center"/>
            </w:pPr>
            <w:r>
              <w:t>2022 год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742" w:rsidRDefault="004C2742" w:rsidP="00FE699E">
            <w:pPr>
              <w:jc w:val="center"/>
            </w:pPr>
            <w:r>
              <w:t>2023 год</w:t>
            </w:r>
          </w:p>
        </w:tc>
      </w:tr>
    </w:tbl>
    <w:p w:rsidR="004C2742" w:rsidRPr="004C2742" w:rsidRDefault="004C2742">
      <w:pPr>
        <w:rPr>
          <w:sz w:val="2"/>
        </w:rPr>
      </w:pPr>
    </w:p>
    <w:tbl>
      <w:tblPr>
        <w:tblW w:w="0" w:type="auto"/>
        <w:tblLayout w:type="fixed"/>
        <w:tblLook w:val="04A0"/>
      </w:tblPr>
      <w:tblGrid>
        <w:gridCol w:w="567"/>
        <w:gridCol w:w="617"/>
        <w:gridCol w:w="9225"/>
        <w:gridCol w:w="1598"/>
        <w:gridCol w:w="1413"/>
        <w:gridCol w:w="1366"/>
      </w:tblGrid>
      <w:tr w:rsidR="004C2742" w:rsidTr="004C2742">
        <w:trPr>
          <w:cantSplit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742" w:rsidRDefault="004C2742" w:rsidP="00FE699E">
            <w:pPr>
              <w:jc w:val="center"/>
            </w:pPr>
            <w:r>
              <w:t>1</w:t>
            </w:r>
          </w:p>
        </w:tc>
        <w:tc>
          <w:tcPr>
            <w:tcW w:w="9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742" w:rsidRDefault="004C2742" w:rsidP="00FE699E">
            <w:pPr>
              <w:jc w:val="center"/>
            </w:pPr>
            <w:r>
              <w:t>2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742" w:rsidRDefault="004C2742" w:rsidP="00FE699E">
            <w:pPr>
              <w:jc w:val="center"/>
            </w:pPr>
            <w:r>
              <w:t>3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742" w:rsidRDefault="004C2742" w:rsidP="00FE699E">
            <w:pPr>
              <w:jc w:val="center"/>
            </w:pPr>
            <w:r>
              <w:t>4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742" w:rsidRDefault="004C2742" w:rsidP="00FE699E">
            <w:pPr>
              <w:jc w:val="center"/>
            </w:pPr>
            <w:r>
              <w:t>5</w:t>
            </w:r>
          </w:p>
        </w:tc>
      </w:tr>
      <w:tr w:rsidR="004C2742" w:rsidTr="004C2742">
        <w:trPr>
          <w:cantSplit/>
        </w:trPr>
        <w:tc>
          <w:tcPr>
            <w:tcW w:w="1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742" w:rsidRDefault="004C2742" w:rsidP="00FE699E">
            <w:pPr>
              <w:jc w:val="center"/>
            </w:pPr>
            <w:r>
              <w:t>Раздел I. Перечень объектов капитального строительства муниципальной собственности</w:t>
            </w:r>
          </w:p>
        </w:tc>
      </w:tr>
      <w:tr w:rsidR="004C2742" w:rsidTr="004C2742">
        <w:trPr>
          <w:cantSplit/>
        </w:trPr>
        <w:tc>
          <w:tcPr>
            <w:tcW w:w="10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742" w:rsidRDefault="004C2742" w:rsidP="00FE699E">
            <w:pPr>
              <w:jc w:val="center"/>
            </w:pPr>
            <w:r>
              <w:t>УПРАВЛЕНИЕ ПО КУЛЬТУРЕ АДМИНИСТРАЦИИ МУНИЦИПАЛЬНОГО ОБРАЗОВАНИЯ «ГОРОД САРАТОВ»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5 000,0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0,0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0,0</w:t>
            </w:r>
          </w:p>
        </w:tc>
      </w:tr>
      <w:tr w:rsidR="004C2742" w:rsidTr="004C274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742" w:rsidRDefault="004C2742" w:rsidP="00FE699E">
            <w:pPr>
              <w:jc w:val="center"/>
            </w:pPr>
            <w:r>
              <w:t>1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742" w:rsidRDefault="004C2742" w:rsidP="00FE699E">
            <w:r>
              <w:t>Здание музея (художественной галереи) на земельном участке с кадастровым номером 64:48:010245:273, в целях регенерации исторической застройки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5 000,0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0,0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0,0</w:t>
            </w:r>
          </w:p>
        </w:tc>
      </w:tr>
      <w:tr w:rsidR="004C2742" w:rsidTr="004C2742">
        <w:trPr>
          <w:cantSplit/>
        </w:trPr>
        <w:tc>
          <w:tcPr>
            <w:tcW w:w="10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742" w:rsidRDefault="004C2742" w:rsidP="00FE699E">
            <w:pPr>
              <w:jc w:val="center"/>
            </w:pPr>
            <w: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53 482,9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0,0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0,0</w:t>
            </w:r>
          </w:p>
        </w:tc>
      </w:tr>
      <w:tr w:rsidR="004C2742" w:rsidTr="004C274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742" w:rsidRDefault="004C2742" w:rsidP="00FE699E">
            <w:pPr>
              <w:jc w:val="center"/>
            </w:pPr>
            <w:r>
              <w:t>2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742" w:rsidRDefault="004C2742" w:rsidP="00FE699E">
            <w:r>
              <w:t>Реконструкция участка системы водоснабжения села Поповка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1 700,0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0,0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0,0</w:t>
            </w:r>
          </w:p>
        </w:tc>
      </w:tr>
      <w:tr w:rsidR="004C2742" w:rsidTr="004C274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742" w:rsidRDefault="004C2742" w:rsidP="00FE699E">
            <w:pPr>
              <w:jc w:val="center"/>
            </w:pPr>
            <w:r>
              <w:t>3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742" w:rsidRDefault="004C2742" w:rsidP="00FE699E">
            <w:r>
              <w:t>Реконструкция фонтана «Одуванчик» на площади им. Кирова С.М.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34 041,5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0,0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0,0</w:t>
            </w:r>
          </w:p>
        </w:tc>
      </w:tr>
      <w:tr w:rsidR="004C2742" w:rsidTr="004C274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742" w:rsidRDefault="004C2742" w:rsidP="00FE699E">
            <w:pPr>
              <w:jc w:val="center"/>
            </w:pPr>
            <w:r>
              <w:t>4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742" w:rsidRDefault="004C2742" w:rsidP="00FE699E">
            <w:r>
              <w:t>Реконструкция фонтана, расположенного на бульваре по ул. им. Рахова В.Г.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780,0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0,0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0,0</w:t>
            </w:r>
          </w:p>
        </w:tc>
      </w:tr>
      <w:tr w:rsidR="004C2742" w:rsidTr="004C274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742" w:rsidRDefault="004C2742" w:rsidP="00FE699E">
            <w:pPr>
              <w:jc w:val="center"/>
            </w:pPr>
            <w:r>
              <w:t>5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742" w:rsidRDefault="004C2742" w:rsidP="00FE699E">
            <w:r>
              <w:t>Строительство объектов инженерной инфраструктуры в пос. Воробъевка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2 315,2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0,0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0,0</w:t>
            </w:r>
          </w:p>
        </w:tc>
      </w:tr>
      <w:tr w:rsidR="004C2742" w:rsidTr="004C274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742" w:rsidRDefault="004C2742" w:rsidP="00FE699E">
            <w:pPr>
              <w:jc w:val="center"/>
            </w:pPr>
            <w:r>
              <w:t>6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742" w:rsidRDefault="004C2742" w:rsidP="00FE699E">
            <w:r>
              <w:t>Строительство объектов инженерной инфраструктуры в пос. Латухино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1 007,6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0,0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0,0</w:t>
            </w:r>
          </w:p>
        </w:tc>
      </w:tr>
      <w:tr w:rsidR="004C2742" w:rsidTr="004C274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742" w:rsidRDefault="004C2742" w:rsidP="00FE699E">
            <w:pPr>
              <w:jc w:val="center"/>
            </w:pPr>
            <w:r>
              <w:t>7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742" w:rsidRDefault="004C2742" w:rsidP="00FE699E">
            <w:r>
              <w:t>Строительство фонтана на Набережной Космонавтов на спуске от ул. им. Некрасова Н.А.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780,0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0,0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0,0</w:t>
            </w:r>
          </w:p>
        </w:tc>
      </w:tr>
      <w:tr w:rsidR="004C2742" w:rsidTr="004C274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742" w:rsidRDefault="004C2742" w:rsidP="00FE699E">
            <w:pPr>
              <w:jc w:val="center"/>
            </w:pPr>
            <w:r>
              <w:t>8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742" w:rsidRDefault="004C2742" w:rsidP="00FE699E">
            <w:r>
              <w:t>Строительство фонтана на Новой Набережной между ул. Шелковичной и ул. 2-ой Садовой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12 858,6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0,0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0,0</w:t>
            </w:r>
          </w:p>
        </w:tc>
      </w:tr>
      <w:tr w:rsidR="004C2742" w:rsidTr="004C2742">
        <w:trPr>
          <w:cantSplit/>
        </w:trPr>
        <w:tc>
          <w:tcPr>
            <w:tcW w:w="10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742" w:rsidRDefault="004C2742" w:rsidP="00FE699E">
            <w:pPr>
              <w:jc w:val="center"/>
            </w:pPr>
            <w: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2 283 015,0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839 626,0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356 954,6</w:t>
            </w:r>
          </w:p>
        </w:tc>
      </w:tr>
      <w:tr w:rsidR="004C2742" w:rsidTr="004C274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742" w:rsidRDefault="004C2742" w:rsidP="00FE699E">
            <w:pPr>
              <w:jc w:val="center"/>
            </w:pPr>
            <w:r>
              <w:t>9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742" w:rsidRDefault="004C2742" w:rsidP="00FE699E">
            <w:r>
              <w:t>Детский сад на 100 мест в Заводском районе г. Саратова по адресу: г. Саратов, ул. им. Н.Г. Чернышевского, 42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89 646,5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0,0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0,0</w:t>
            </w:r>
          </w:p>
        </w:tc>
      </w:tr>
      <w:tr w:rsidR="004C2742" w:rsidTr="004C274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742" w:rsidRDefault="004C2742" w:rsidP="00FE699E">
            <w:pPr>
              <w:jc w:val="center"/>
            </w:pPr>
            <w:r>
              <w:t>10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742" w:rsidRDefault="004C2742" w:rsidP="00FE699E">
            <w:r>
              <w:t>Детский сад на 100 мест в Кировском районе г. Саратова по ул. им. Лисина, «Планета Детства», второй корпус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687,4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0,0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0,0</w:t>
            </w:r>
          </w:p>
        </w:tc>
      </w:tr>
      <w:tr w:rsidR="004C2742" w:rsidTr="004C274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742" w:rsidRDefault="004C2742" w:rsidP="00FE699E">
            <w:pPr>
              <w:jc w:val="center"/>
            </w:pPr>
            <w:r>
              <w:lastRenderedPageBreak/>
              <w:t>11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742" w:rsidRDefault="004C2742" w:rsidP="00FE699E">
            <w:r>
              <w:t>Детский сад на 100 мест в Кировском районе г. Саратова по ул. им. Лисина, «Прогимназия Олимпионик», второй корпус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687,4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0,0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0,0</w:t>
            </w:r>
          </w:p>
        </w:tc>
      </w:tr>
      <w:tr w:rsidR="004C2742" w:rsidTr="004C274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742" w:rsidRDefault="004C2742" w:rsidP="00FE699E">
            <w:pPr>
              <w:jc w:val="center"/>
            </w:pPr>
            <w:r>
              <w:t>12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742" w:rsidRDefault="004C2742" w:rsidP="00FE699E">
            <w:r>
              <w:t>Детский сад на 100 мест по ул. Провиантская, 23, в Октябрьском районе г. Саратова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541,7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0,0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0,0</w:t>
            </w:r>
          </w:p>
        </w:tc>
      </w:tr>
      <w:tr w:rsidR="004C2742" w:rsidTr="004C274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742" w:rsidRDefault="004C2742" w:rsidP="00FE699E">
            <w:pPr>
              <w:jc w:val="center"/>
            </w:pPr>
            <w:r>
              <w:t>13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742" w:rsidRDefault="004C2742" w:rsidP="00FE699E">
            <w:r>
              <w:t>Детский сад на 160 мест в Заводском районе г. Саратова по адресу: г. Саратов, ул. Огородная, 176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134 961,7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0,0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0,0</w:t>
            </w:r>
          </w:p>
        </w:tc>
      </w:tr>
      <w:tr w:rsidR="004C2742" w:rsidTr="004C274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742" w:rsidRDefault="004C2742" w:rsidP="00FE699E">
            <w:pPr>
              <w:jc w:val="center"/>
            </w:pPr>
            <w:r>
              <w:t>14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742" w:rsidRDefault="004C2742" w:rsidP="00FE699E">
            <w:r>
              <w:t>Детский сад на 160 мест в микрорайоне по ул. Ипподромная (на части бывших земель ФГБНУ «НИИСХ Юго-Востока»)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127 685,2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0,0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0,0</w:t>
            </w:r>
          </w:p>
        </w:tc>
      </w:tr>
      <w:tr w:rsidR="004C2742" w:rsidTr="004C274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742" w:rsidRDefault="004C2742" w:rsidP="00FE699E">
            <w:pPr>
              <w:jc w:val="center"/>
            </w:pPr>
            <w:r>
              <w:t>15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742" w:rsidRDefault="004C2742" w:rsidP="00FE699E">
            <w:r>
              <w:t>Детский сад на 160 мест на территории МОУ «Средняя общеобразовательная школа № 64» в Ленинском районе г. Саратова по адресу: г. Саратов, ул. Стахановская, дом 8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130 870,3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0,0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0,0</w:t>
            </w:r>
          </w:p>
        </w:tc>
      </w:tr>
      <w:tr w:rsidR="004C2742" w:rsidTr="004C274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742" w:rsidRDefault="004C2742" w:rsidP="00FE699E">
            <w:pPr>
              <w:jc w:val="center"/>
            </w:pPr>
            <w:r>
              <w:t>16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742" w:rsidRDefault="004C2742" w:rsidP="00FE699E">
            <w:r>
              <w:t>Детский сад на 160 мест по ул. Ипподромная на земельном участке с кадастровым номером 64:48:040442:221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120 869,4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0,0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0,0</w:t>
            </w:r>
          </w:p>
        </w:tc>
      </w:tr>
      <w:tr w:rsidR="004C2742" w:rsidTr="004C274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742" w:rsidRDefault="004C2742" w:rsidP="00FE699E">
            <w:pPr>
              <w:jc w:val="center"/>
            </w:pPr>
            <w:r>
              <w:t>17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742" w:rsidRDefault="004C2742" w:rsidP="00FE699E">
            <w:r>
              <w:t>Детский сад на 160 мест по ул. Лопатина Гора, д. б/н в Заводском районе г. Саратова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687,4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0,0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0,0</w:t>
            </w:r>
          </w:p>
        </w:tc>
      </w:tr>
      <w:tr w:rsidR="004C2742" w:rsidTr="004C274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742" w:rsidRDefault="004C2742" w:rsidP="00FE699E">
            <w:pPr>
              <w:jc w:val="center"/>
            </w:pPr>
            <w:r>
              <w:t>18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742" w:rsidRDefault="004C2742" w:rsidP="00FE699E">
            <w:r>
              <w:t>Здание физкультурно-оздоровительного комплекса «Торпедо»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5 210,4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0,0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0,0</w:t>
            </w:r>
          </w:p>
        </w:tc>
      </w:tr>
      <w:tr w:rsidR="004C2742" w:rsidTr="004C274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742" w:rsidRDefault="004C2742" w:rsidP="00FE699E">
            <w:pPr>
              <w:jc w:val="center"/>
            </w:pPr>
            <w:r>
              <w:t>19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742" w:rsidRDefault="004C2742" w:rsidP="00FE699E">
            <w:r>
              <w:t>Ледовая арена на территории МОУ «Гимназия №89» в микрорайоне Елшанка г. Саратова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1 220,0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0,0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0,0</w:t>
            </w:r>
          </w:p>
        </w:tc>
      </w:tr>
      <w:tr w:rsidR="004C2742" w:rsidTr="004C274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742" w:rsidRDefault="004C2742" w:rsidP="00FE699E">
            <w:pPr>
              <w:jc w:val="center"/>
            </w:pPr>
            <w:r>
              <w:t>20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742" w:rsidRDefault="004C2742" w:rsidP="00FE699E">
            <w:r>
              <w:t>Ливневая канализация в районе корпуса «Авиатор» МОУ «Гимназия №34», расположенного по адресу; г. Саратов, бульвар им Денисова Николая, зд. №4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1 830,3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0,0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0,0</w:t>
            </w:r>
          </w:p>
        </w:tc>
      </w:tr>
      <w:tr w:rsidR="004C2742" w:rsidTr="004C274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742" w:rsidRDefault="004C2742" w:rsidP="00FE699E">
            <w:pPr>
              <w:jc w:val="center"/>
            </w:pPr>
            <w:r>
              <w:t>21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742" w:rsidRDefault="004C2742" w:rsidP="00FE699E">
            <w:r>
              <w:t>Ливневая канализация по ул. Миллеровская, в районе домов № 49, 53 в Заводском районе г. Саратова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2 088,1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0,0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0,0</w:t>
            </w:r>
          </w:p>
        </w:tc>
      </w:tr>
      <w:tr w:rsidR="004C2742" w:rsidTr="004C274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742" w:rsidRDefault="004C2742" w:rsidP="00FE699E">
            <w:pPr>
              <w:jc w:val="center"/>
            </w:pPr>
            <w:r>
              <w:t>22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742" w:rsidRDefault="004C2742" w:rsidP="00FE699E">
            <w:r>
              <w:t>Ливневая канализация по ул. Политехническая в районе дома №74/82 в Октябрьском районе г. Саратова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1 811,6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0,0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0,0</w:t>
            </w:r>
          </w:p>
        </w:tc>
      </w:tr>
      <w:tr w:rsidR="004C2742" w:rsidTr="004C274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742" w:rsidRDefault="004C2742" w:rsidP="00FE699E">
            <w:pPr>
              <w:jc w:val="center"/>
            </w:pPr>
            <w:r>
              <w:t>23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742" w:rsidRDefault="004C2742" w:rsidP="00FE699E">
            <w:r>
              <w:t>Ливневая канализация по ул. Строителей, 12 в микрорайоне Жасминный Ленинского района г. Саратова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3 620,7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0,0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0,0</w:t>
            </w:r>
          </w:p>
        </w:tc>
      </w:tr>
      <w:tr w:rsidR="004C2742" w:rsidTr="004C274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742" w:rsidRDefault="004C2742" w:rsidP="00FE699E">
            <w:pPr>
              <w:jc w:val="center"/>
            </w:pPr>
            <w:r>
              <w:t>24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742" w:rsidRDefault="004C2742" w:rsidP="00FE699E">
            <w:r>
              <w:t>Ливневая канализация, расположенная по адресу: г. Саратов, ул. Клочкова от ул. Самарская до ул. 8-я Линия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326,1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0,0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0,0</w:t>
            </w:r>
          </w:p>
        </w:tc>
      </w:tr>
      <w:tr w:rsidR="004C2742" w:rsidTr="004C274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742" w:rsidRDefault="004C2742" w:rsidP="00FE699E">
            <w:pPr>
              <w:jc w:val="center"/>
            </w:pPr>
            <w:r>
              <w:t>25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742" w:rsidRDefault="004C2742" w:rsidP="00FE699E">
            <w:r>
              <w:t>Приобретение жилых помещений в многоквартирных домах (выкуп у собственников жилых помещений в домах, признанных аварийными и подлежащими сносу), строительство в рамках ведомственной целевой программы «Переселение граждан города Саратова из аварийного жилищного фонда в 2019-2025 годах»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989 005,0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0,0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0,0</w:t>
            </w:r>
          </w:p>
        </w:tc>
      </w:tr>
      <w:tr w:rsidR="004C2742" w:rsidTr="004C274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742" w:rsidRDefault="004C2742" w:rsidP="00FE699E">
            <w:pPr>
              <w:jc w:val="center"/>
            </w:pPr>
            <w:r>
              <w:t>26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742" w:rsidRDefault="004C2742" w:rsidP="00FE699E">
            <w:r>
              <w:t>Причальное сооружение в с. Синенькие муниципального образования «Город Саратов»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250,0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0,0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0,0</w:t>
            </w:r>
          </w:p>
        </w:tc>
      </w:tr>
      <w:tr w:rsidR="004C2742" w:rsidTr="004C274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742" w:rsidRDefault="004C2742" w:rsidP="00FE699E">
            <w:pPr>
              <w:jc w:val="center"/>
            </w:pPr>
            <w:r>
              <w:t>27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742" w:rsidRDefault="004C2742" w:rsidP="00FE699E">
            <w:r>
              <w:t>Реконструкция стадиона «Спартак», по адресу: г. Саратов, ул. Дегтярная,12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35 068,7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0,0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0,0</w:t>
            </w:r>
          </w:p>
        </w:tc>
      </w:tr>
      <w:tr w:rsidR="004C2742" w:rsidTr="004C274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742" w:rsidRDefault="004C2742" w:rsidP="00FE699E">
            <w:pPr>
              <w:jc w:val="center"/>
            </w:pPr>
            <w:r>
              <w:t>28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742" w:rsidRDefault="004C2742" w:rsidP="00FE699E">
            <w:r>
              <w:t>Снегоплавильный комплекс на ул. Ипподромная г. Саратова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9 341,3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0,0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0,0</w:t>
            </w:r>
          </w:p>
        </w:tc>
      </w:tr>
      <w:tr w:rsidR="004C2742" w:rsidTr="004C274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742" w:rsidRDefault="004C2742" w:rsidP="00FE699E">
            <w:pPr>
              <w:jc w:val="center"/>
            </w:pPr>
            <w:r>
              <w:lastRenderedPageBreak/>
              <w:t>29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742" w:rsidRDefault="004C2742" w:rsidP="00FE699E">
            <w:r>
              <w:t>Сооружение – причальная стенка (инженерная городская защита), лит. I, протяженностью 642 п.м, по адресу: г. Саратов, Набережная Космонавтов, от примыкания двухъярусной набережной городского участка до примыкания к Казанскому мосту через Глебучев овраг, б/н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1 114,3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0,0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0,0</w:t>
            </w:r>
          </w:p>
        </w:tc>
      </w:tr>
      <w:tr w:rsidR="004C2742" w:rsidTr="004C274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742" w:rsidRDefault="004C2742" w:rsidP="00FE699E">
            <w:pPr>
              <w:jc w:val="center"/>
            </w:pPr>
            <w:r>
              <w:t>30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742" w:rsidRDefault="004C2742" w:rsidP="00FE699E">
            <w:r>
              <w:t>Стадион «Торпедо»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200,0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0,0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0,0</w:t>
            </w:r>
          </w:p>
        </w:tc>
      </w:tr>
      <w:tr w:rsidR="004C2742" w:rsidTr="004C274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742" w:rsidRDefault="004C2742" w:rsidP="00FE699E">
            <w:pPr>
              <w:jc w:val="center"/>
            </w:pPr>
            <w:r>
              <w:t>31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742" w:rsidRDefault="004C2742" w:rsidP="00FE699E">
            <w:r>
              <w:t>Строительство пристройки  МОУ «СОШ № 5»  по адресу: г. Саратов, ул. Огородная, д. 196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180 107,7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277 790,2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0,0</w:t>
            </w:r>
          </w:p>
        </w:tc>
      </w:tr>
      <w:tr w:rsidR="004C2742" w:rsidTr="004C274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742" w:rsidRDefault="004C2742" w:rsidP="00FE699E">
            <w:pPr>
              <w:jc w:val="center"/>
            </w:pPr>
            <w:r>
              <w:t>32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742" w:rsidRDefault="004C2742" w:rsidP="00FE699E">
            <w:r>
              <w:t>Строительство пристройки с бассейном МОУ «СОШ № 84» по адресу: г. Саратов, ул. Южно-Зеленая, 11 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88 006,6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86 406,0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0,0</w:t>
            </w:r>
          </w:p>
        </w:tc>
      </w:tr>
      <w:tr w:rsidR="004C2742" w:rsidTr="004C274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742" w:rsidRDefault="004C2742" w:rsidP="00FE699E">
            <w:pPr>
              <w:jc w:val="center"/>
            </w:pPr>
            <w:r>
              <w:t>33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742" w:rsidRDefault="004C2742" w:rsidP="00FE699E">
            <w:r>
              <w:t>Строительство спортивного объекта «Ледовая арена» в городе Саратове на территории Студгородка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786,9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0,0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0,0</w:t>
            </w:r>
          </w:p>
        </w:tc>
      </w:tr>
      <w:tr w:rsidR="004C2742" w:rsidTr="004C274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742" w:rsidRDefault="004C2742" w:rsidP="00FE699E">
            <w:pPr>
              <w:jc w:val="center"/>
            </w:pPr>
            <w:r>
              <w:t>34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742" w:rsidRDefault="004C2742" w:rsidP="00FE699E">
            <w:r>
              <w:t>Строительство школы на 825 мест с бассейном в г. Саратов, микрорайон «Иволгино»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346 225,2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341 517,0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0,0</w:t>
            </w:r>
          </w:p>
        </w:tc>
      </w:tr>
      <w:tr w:rsidR="004C2742" w:rsidTr="004C274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742" w:rsidRDefault="004C2742" w:rsidP="00FE699E">
            <w:pPr>
              <w:jc w:val="center"/>
            </w:pPr>
            <w:r>
              <w:t>35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742" w:rsidRDefault="004C2742" w:rsidP="00FE699E">
            <w:r>
              <w:t>Школа в ЖК «Ласточкино» в Ленинском районе г. Саратова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10 165,1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133 912,8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356 954,6</w:t>
            </w:r>
          </w:p>
        </w:tc>
      </w:tr>
      <w:tr w:rsidR="004C2742" w:rsidTr="004C2742">
        <w:trPr>
          <w:cantSplit/>
        </w:trPr>
        <w:tc>
          <w:tcPr>
            <w:tcW w:w="10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742" w:rsidRDefault="004C2742" w:rsidP="00FE699E">
            <w:pPr>
              <w:jc w:val="center"/>
            </w:pPr>
            <w: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366 828,7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178 824,5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4C2742">
            <w:pPr>
              <w:jc w:val="right"/>
            </w:pPr>
            <w:r>
              <w:t>188 010,6</w:t>
            </w:r>
          </w:p>
        </w:tc>
      </w:tr>
      <w:tr w:rsidR="004C2742" w:rsidTr="004C274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742" w:rsidRDefault="004C2742" w:rsidP="00FE699E">
            <w:pPr>
              <w:jc w:val="center"/>
            </w:pPr>
            <w:r>
              <w:t>36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742" w:rsidRDefault="004C2742" w:rsidP="00FE699E">
            <w:r>
              <w:t>Организация наружного освещения на участке автомобильной дороги к инфекционной больнице (Московское шоссе)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8 679,8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0,0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0,0</w:t>
            </w:r>
          </w:p>
        </w:tc>
      </w:tr>
      <w:tr w:rsidR="004C2742" w:rsidTr="004C274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742" w:rsidRDefault="004C2742" w:rsidP="00FE699E">
            <w:pPr>
              <w:jc w:val="center"/>
            </w:pPr>
            <w:r>
              <w:t>37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742" w:rsidRDefault="004C2742" w:rsidP="00FE699E">
            <w:r>
              <w:t>Организация наружного освещения на участке дороги по ул. им. Тархова С.Ф. от ул. им. Мысникова Ю.А. до ул. Прудовая, соединяющей пос. Солнечный и пос. Юбилейный города Саратова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33 645,0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0,0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0,0</w:t>
            </w:r>
          </w:p>
        </w:tc>
      </w:tr>
      <w:tr w:rsidR="004C2742" w:rsidTr="004C274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742" w:rsidRDefault="004C2742" w:rsidP="00FE699E">
            <w:pPr>
              <w:jc w:val="center"/>
            </w:pPr>
            <w:r>
              <w:t>38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742" w:rsidRDefault="004C2742" w:rsidP="00FE699E">
            <w:r>
              <w:t>Реконструкция транспортной развязки на пересечении просп. им. 50 лет Октября, ул. Тракторной и ул. Большой Горной в границах территории: ул. Рябиновская, просп. им. 50 лет Октября, ул. Молочная, ул. Мельничная, ул. Соколовая, Мурманский проезд, ул. Тракторная в Кировском районе г. Саратова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137 665,4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0,0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0,0</w:t>
            </w:r>
          </w:p>
        </w:tc>
      </w:tr>
      <w:tr w:rsidR="004C2742" w:rsidTr="004C274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742" w:rsidRDefault="004C2742" w:rsidP="00FE699E">
            <w:pPr>
              <w:jc w:val="center"/>
            </w:pPr>
            <w:r>
              <w:t>39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742" w:rsidRDefault="004C2742" w:rsidP="00FE699E">
            <w:r>
              <w:t>Строительство (реконструкция) тяговых подстанций по объекту «Трамвайная сеть от остановки Детский парк до остановки Зуборезных станков» (маршрут №9) в г. Саратов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9 718,0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0,0</w:t>
            </w:r>
          </w:p>
        </w:tc>
      </w:tr>
      <w:tr w:rsidR="004C2742" w:rsidTr="004C274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742" w:rsidRDefault="004C2742" w:rsidP="00FE699E">
            <w:pPr>
              <w:jc w:val="center"/>
            </w:pPr>
            <w:r>
              <w:t>40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742" w:rsidRDefault="004C2742" w:rsidP="00FE699E">
            <w:r>
              <w:t>Строительство автомобильной дороги по ул. им. ак.Семенова Н.Н. и ул.им.Кузнецова Н.В. в жилом районе «Солнечный-2» Кировского района г.Саратова (VII этап)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92 856,7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0,0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0,0</w:t>
            </w:r>
          </w:p>
        </w:tc>
      </w:tr>
      <w:tr w:rsidR="004C2742" w:rsidTr="004C274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742" w:rsidRDefault="004C2742" w:rsidP="00FE699E">
            <w:pPr>
              <w:jc w:val="center"/>
            </w:pPr>
            <w:r>
              <w:t>41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742" w:rsidRDefault="004C2742" w:rsidP="00FE699E">
            <w:r>
              <w:t>Строительство автомобильной дороги по ул. им. Гришаева В.И. (от ул. им. Зыбина П.М. до ул. им. Тархова С.Ф.) в жилом районе «Солнечный-2» Кировского района г. Саратова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46 425,0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44 325,4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0,0</w:t>
            </w:r>
          </w:p>
        </w:tc>
      </w:tr>
      <w:tr w:rsidR="004C2742" w:rsidTr="004C274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742" w:rsidRDefault="004C2742" w:rsidP="00FE699E">
            <w:pPr>
              <w:jc w:val="center"/>
            </w:pPr>
            <w:r>
              <w:t>42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742" w:rsidRDefault="004C2742" w:rsidP="00FE699E">
            <w:r>
              <w:t>Строительство автомобильной дороги по ул. им. Евгения Долгина в Ленинском районе г.Саратова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2 002,3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14 300,0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20 472,8</w:t>
            </w:r>
          </w:p>
        </w:tc>
      </w:tr>
      <w:tr w:rsidR="004C2742" w:rsidTr="004C274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742" w:rsidRDefault="004C2742" w:rsidP="00FE699E">
            <w:pPr>
              <w:jc w:val="center"/>
            </w:pPr>
            <w:r>
              <w:lastRenderedPageBreak/>
              <w:t>43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742" w:rsidRDefault="004C2742" w:rsidP="00FE699E">
            <w:r>
              <w:t>Строительство автомобильной дороги по ул. им. Зыбина П.М. в границах VI и VII микрорайонов жилого района «Солнечный-2» в Кировском районе г.Саратова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482,6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74 664,2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0,0</w:t>
            </w:r>
          </w:p>
        </w:tc>
      </w:tr>
      <w:tr w:rsidR="004C2742" w:rsidTr="004C274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742" w:rsidRDefault="004C2742" w:rsidP="00FE699E">
            <w:pPr>
              <w:jc w:val="center"/>
            </w:pPr>
            <w:r>
              <w:t>44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742" w:rsidRDefault="004C2742" w:rsidP="00FE699E">
            <w:r>
              <w:t>Строительство автомобильной дороги по ул. им. Михаила Булгакова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4 200,0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22 650,9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4C2742">
            <w:pPr>
              <w:jc w:val="right"/>
            </w:pPr>
            <w:r>
              <w:t>167 537,8</w:t>
            </w:r>
          </w:p>
        </w:tc>
      </w:tr>
      <w:tr w:rsidR="004C2742" w:rsidTr="004C274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742" w:rsidRDefault="004C2742" w:rsidP="00FE699E">
            <w:pPr>
              <w:jc w:val="center"/>
            </w:pPr>
            <w:r>
              <w:t>45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742" w:rsidRDefault="004C2742" w:rsidP="00FE699E">
            <w:r>
              <w:t>Строительство автомобильной дороги по ул. Михаила Галкина-Враского от ул. Михаила Булгакова до ул. им. Евгения Долгина в жилом районе «Городские просторы» Ленинского района города Саратова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3 576,7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0,0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0,0</w:t>
            </w:r>
          </w:p>
        </w:tc>
      </w:tr>
      <w:tr w:rsidR="004C2742" w:rsidTr="004C274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742" w:rsidRDefault="004C2742" w:rsidP="00FE699E">
            <w:pPr>
              <w:jc w:val="center"/>
            </w:pPr>
            <w:r>
              <w:t>46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742" w:rsidRDefault="004C2742" w:rsidP="00FE699E">
            <w:r>
              <w:t>Строительство автомобильной дороги по улице №1 в микрорайоне «Городские просторы» г. Саратова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2 255,1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0,0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0,0</w:t>
            </w:r>
          </w:p>
        </w:tc>
      </w:tr>
      <w:tr w:rsidR="004C2742" w:rsidTr="004C274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742" w:rsidRDefault="004C2742" w:rsidP="00FE699E">
            <w:pPr>
              <w:jc w:val="center"/>
            </w:pPr>
            <w:r>
              <w:t>47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742" w:rsidRDefault="004C2742" w:rsidP="00FE699E">
            <w:r>
              <w:t>Строительство автомобильной дороги по улице №2 в микрорайоне «Городские просторы» г. Саратова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2 255,1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0,0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0,0</w:t>
            </w:r>
          </w:p>
        </w:tc>
      </w:tr>
      <w:tr w:rsidR="004C2742" w:rsidTr="004C274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742" w:rsidRDefault="004C2742" w:rsidP="00FE699E">
            <w:pPr>
              <w:jc w:val="center"/>
            </w:pPr>
            <w:r>
              <w:t>48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742" w:rsidRDefault="004C2742" w:rsidP="00FE699E">
            <w:r>
              <w:t>Строительство автомобильной дороги по улице №3 в микрорайоне «Городские просторы» г. Саратова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2 256,0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0,0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0,0</w:t>
            </w:r>
          </w:p>
        </w:tc>
      </w:tr>
      <w:tr w:rsidR="004C2742" w:rsidTr="004C274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742" w:rsidRDefault="004C2742" w:rsidP="00FE699E">
            <w:pPr>
              <w:jc w:val="center"/>
            </w:pPr>
            <w:r>
              <w:t>49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742" w:rsidRDefault="004C2742" w:rsidP="00FE699E">
            <w:r>
              <w:t>Строительство путепровода через ж.д. пути по ул. Песчано-Уметской в Ленинском районе города Саратова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25 550,0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0,0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0,0</w:t>
            </w:r>
          </w:p>
        </w:tc>
      </w:tr>
      <w:tr w:rsidR="004C2742" w:rsidTr="004C274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742" w:rsidRDefault="004C2742" w:rsidP="00FE699E">
            <w:pPr>
              <w:jc w:val="center"/>
            </w:pPr>
            <w:r>
              <w:t>50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742" w:rsidRDefault="004C2742" w:rsidP="00FE699E">
            <w:r>
              <w:t>Строительство скоростной трамвайной линии Мирный пер. - 6-я Дачная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4 979,0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13 166,0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0,0</w:t>
            </w:r>
          </w:p>
        </w:tc>
      </w:tr>
      <w:tr w:rsidR="004C2742" w:rsidTr="004C2742">
        <w:trPr>
          <w:cantSplit/>
        </w:trPr>
        <w:tc>
          <w:tcPr>
            <w:tcW w:w="10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742" w:rsidRDefault="004C2742" w:rsidP="00FE699E">
            <w:pPr>
              <w:jc w:val="center"/>
            </w:pPr>
            <w:r>
              <w:t>АДМИНИСТРАЦИЯ ЗАВОДСКОГО РАЙОНА МУНИЦИПАЛЬНОГО ОБРАЗОВАНИЯ «ГОРОД САРАТОВ»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140,0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0,0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0,0</w:t>
            </w:r>
          </w:p>
        </w:tc>
      </w:tr>
      <w:tr w:rsidR="004C2742" w:rsidTr="004C274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742" w:rsidRDefault="004C2742" w:rsidP="00FE699E">
            <w:pPr>
              <w:jc w:val="center"/>
            </w:pPr>
            <w:r>
              <w:t>51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742" w:rsidRDefault="004C2742" w:rsidP="00FE699E">
            <w:r>
              <w:t>Создание и установка стелы «Город Трудовой доблести» в сквере «Заводской», расположенном по адресу: г. Саратов, Заводской район, проспект Энтузиастов/ ул. им. Орджоникидзе Г.К.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115,0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0,0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0,0</w:t>
            </w:r>
          </w:p>
        </w:tc>
      </w:tr>
      <w:tr w:rsidR="004C2742" w:rsidTr="004C274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742" w:rsidRDefault="004C2742" w:rsidP="00FE699E">
            <w:pPr>
              <w:jc w:val="center"/>
            </w:pPr>
            <w:r>
              <w:t>52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742" w:rsidRDefault="004C2742" w:rsidP="00FE699E">
            <w:r>
              <w:t>Технологическое присоединение для электроснабжения сквера, расположенного по адресу: г. Саратов, ул. им. Расковой М.М.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25,0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0,0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0,0</w:t>
            </w:r>
          </w:p>
        </w:tc>
      </w:tr>
      <w:tr w:rsidR="004C2742" w:rsidTr="004C2742">
        <w:trPr>
          <w:cantSplit/>
        </w:trPr>
        <w:tc>
          <w:tcPr>
            <w:tcW w:w="10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742" w:rsidRDefault="004C2742" w:rsidP="00FE699E">
            <w:pPr>
              <w:jc w:val="center"/>
            </w:pPr>
            <w:r>
              <w:t>АДМИНИСТРАЦИЯ ОКТЯБРЬСКОГО РАЙОНА МУНИЦИПАЛЬНОГО ОБРАЗОВАНИЯ «ГОРОД САРАТОВ»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4 022,4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0,0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0,0</w:t>
            </w:r>
          </w:p>
        </w:tc>
      </w:tr>
      <w:tr w:rsidR="004C2742" w:rsidTr="004C274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742" w:rsidRDefault="004C2742" w:rsidP="00FE699E">
            <w:pPr>
              <w:jc w:val="center"/>
            </w:pPr>
            <w:r>
              <w:t>53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742" w:rsidRDefault="004C2742" w:rsidP="00FE699E">
            <w:r>
              <w:t>Строительство спортивно-оздоровительной площадки при МОУ Лицей №2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4 022,4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0,0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0,0</w:t>
            </w:r>
          </w:p>
        </w:tc>
      </w:tr>
      <w:tr w:rsidR="004C2742" w:rsidTr="004C2742">
        <w:trPr>
          <w:cantSplit/>
        </w:trPr>
        <w:tc>
          <w:tcPr>
            <w:tcW w:w="10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742" w:rsidRDefault="004C2742" w:rsidP="00FE699E">
            <w:pPr>
              <w:jc w:val="center"/>
            </w:pPr>
            <w:r>
              <w:t>Всего по разделу: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2 712 489,0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1 018 450,5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4C2742">
            <w:pPr>
              <w:jc w:val="right"/>
            </w:pPr>
            <w:r>
              <w:t>544 965,2</w:t>
            </w:r>
          </w:p>
        </w:tc>
      </w:tr>
      <w:tr w:rsidR="004C2742" w:rsidTr="004C2742">
        <w:trPr>
          <w:cantSplit/>
        </w:trPr>
        <w:tc>
          <w:tcPr>
            <w:tcW w:w="1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742" w:rsidRDefault="004C2742" w:rsidP="00FE699E">
            <w:pPr>
              <w:jc w:val="center"/>
            </w:pPr>
            <w:r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4C2742" w:rsidTr="004C2742">
        <w:trPr>
          <w:cantSplit/>
        </w:trPr>
        <w:tc>
          <w:tcPr>
            <w:tcW w:w="10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742" w:rsidRDefault="004C2742" w:rsidP="00FE699E">
            <w:pPr>
              <w:jc w:val="center"/>
            </w:pPr>
            <w:r>
              <w:t>КОМИТЕТ ПО УПРАВЛЕНИЮ ИМУЩЕСТВОМ ГОРОДА САРАТОВА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7 370,0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45 000,0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45 000,0</w:t>
            </w:r>
          </w:p>
        </w:tc>
      </w:tr>
      <w:tr w:rsidR="004C2742" w:rsidTr="004C274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742" w:rsidRDefault="004C2742" w:rsidP="00FE699E">
            <w:pPr>
              <w:jc w:val="center"/>
            </w:pPr>
            <w:r>
              <w:t>1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742" w:rsidRDefault="004C2742" w:rsidP="00FE699E">
            <w:r>
              <w:t>Приобретение (купля-продажа, участие в долевом строительстве) жилых помещений для исполнения решений судов в рамках  ведомственной целевой программы «Приобретение жилых помещений для исполнения решений судов»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7 370,0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45 000,0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45 000,0</w:t>
            </w:r>
          </w:p>
        </w:tc>
      </w:tr>
      <w:tr w:rsidR="004C2742" w:rsidTr="004C2742">
        <w:trPr>
          <w:cantSplit/>
        </w:trPr>
        <w:tc>
          <w:tcPr>
            <w:tcW w:w="10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742" w:rsidRDefault="004C2742" w:rsidP="00FE699E">
            <w:pPr>
              <w:jc w:val="center"/>
            </w:pPr>
            <w:r>
              <w:lastRenderedPageBreak/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2 050 119,5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0,0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0,0</w:t>
            </w:r>
          </w:p>
        </w:tc>
      </w:tr>
      <w:tr w:rsidR="004C2742" w:rsidTr="004C274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742" w:rsidRDefault="004C2742" w:rsidP="00FE699E">
            <w:pPr>
              <w:jc w:val="center"/>
            </w:pPr>
            <w:r>
              <w:t>2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742" w:rsidRDefault="004C2742" w:rsidP="00FE699E">
            <w:r>
              <w:t>Приобретение жилых помещений в многоквартирных домах (выкуп у собственников жилых помещений в домах, признанных аварийными и подлежащими сносу), строительство в рамках ведомственной целевой программы «Переселение граждан города Саратова из аварийного жилищного фонда в 2019-2025 годах»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2 050 119,5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0,0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0,0</w:t>
            </w:r>
          </w:p>
        </w:tc>
      </w:tr>
      <w:tr w:rsidR="004C2742" w:rsidTr="004C2742">
        <w:trPr>
          <w:cantSplit/>
        </w:trPr>
        <w:tc>
          <w:tcPr>
            <w:tcW w:w="10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742" w:rsidRDefault="004C2742" w:rsidP="00FE699E">
            <w:pPr>
              <w:jc w:val="center"/>
            </w:pPr>
            <w:r>
              <w:t>Всего по разделу: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2 057 489,5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45 000,0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</w:pPr>
            <w:r>
              <w:t>45 000,0</w:t>
            </w:r>
          </w:p>
        </w:tc>
      </w:tr>
      <w:tr w:rsidR="004C2742" w:rsidRPr="0030577A" w:rsidTr="004C2742">
        <w:trPr>
          <w:cantSplit/>
        </w:trPr>
        <w:tc>
          <w:tcPr>
            <w:tcW w:w="10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742" w:rsidRDefault="004C2742" w:rsidP="00FE699E">
            <w:pPr>
              <w:jc w:val="center"/>
            </w:pPr>
            <w:r>
              <w:t>Итого по Перечню: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4 769 978,5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1 063 450,5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742" w:rsidRDefault="004C2742" w:rsidP="004C27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589 965,2</w:t>
            </w:r>
          </w:p>
        </w:tc>
      </w:tr>
      <w:tr w:rsidR="004C2742" w:rsidTr="004C2742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>
            <w:r>
              <w:t xml:space="preserve"> </w:t>
            </w:r>
          </w:p>
        </w:tc>
        <w:tc>
          <w:tcPr>
            <w:tcW w:w="9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/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/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/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/>
        </w:tc>
      </w:tr>
      <w:tr w:rsidR="004C2742" w:rsidTr="004C2742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/>
        </w:tc>
        <w:tc>
          <w:tcPr>
            <w:tcW w:w="9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/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/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/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2742" w:rsidRDefault="004C2742" w:rsidP="00FE699E"/>
        </w:tc>
      </w:tr>
    </w:tbl>
    <w:p w:rsidR="00E2598B" w:rsidRPr="0030577A" w:rsidRDefault="00E2598B" w:rsidP="0030577A">
      <w:pPr>
        <w:rPr>
          <w:sz w:val="2"/>
        </w:rPr>
      </w:pPr>
    </w:p>
    <w:sectPr w:rsidR="00E2598B" w:rsidRPr="0030577A" w:rsidSect="0030577A">
      <w:headerReference w:type="even" r:id="rId7"/>
      <w:headerReference w:type="default" r:id="rId8"/>
      <w:pgSz w:w="16838" w:h="11906" w:orient="landscape"/>
      <w:pgMar w:top="170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1078" w:rsidRDefault="007D1078" w:rsidP="004C2742">
      <w:r>
        <w:separator/>
      </w:r>
    </w:p>
  </w:endnote>
  <w:endnote w:type="continuationSeparator" w:id="1">
    <w:p w:rsidR="007D1078" w:rsidRDefault="007D1078" w:rsidP="004C27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1078" w:rsidRDefault="007D1078" w:rsidP="004C2742">
      <w:r>
        <w:separator/>
      </w:r>
    </w:p>
  </w:footnote>
  <w:footnote w:type="continuationSeparator" w:id="1">
    <w:p w:rsidR="007D1078" w:rsidRDefault="007D1078" w:rsidP="004C27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2742" w:rsidRDefault="002451A2" w:rsidP="008203CE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4C2742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C2742" w:rsidRDefault="004C274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2742" w:rsidRDefault="002451A2" w:rsidP="008203CE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4C2742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0577A">
      <w:rPr>
        <w:rStyle w:val="a7"/>
        <w:noProof/>
      </w:rPr>
      <w:t>2</w:t>
    </w:r>
    <w:r>
      <w:rPr>
        <w:rStyle w:val="a7"/>
      </w:rPr>
      <w:fldChar w:fldCharType="end"/>
    </w:r>
  </w:p>
  <w:p w:rsidR="004C2742" w:rsidRDefault="004C274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4C2742"/>
    <w:rsid w:val="002451A2"/>
    <w:rsid w:val="002C3F39"/>
    <w:rsid w:val="0030577A"/>
    <w:rsid w:val="004C2742"/>
    <w:rsid w:val="006808C6"/>
    <w:rsid w:val="007D1078"/>
    <w:rsid w:val="00A24CAF"/>
    <w:rsid w:val="00B912FD"/>
    <w:rsid w:val="00C345FA"/>
    <w:rsid w:val="00D17130"/>
    <w:rsid w:val="00E2598B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C274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C2742"/>
  </w:style>
  <w:style w:type="paragraph" w:styleId="a5">
    <w:name w:val="footer"/>
    <w:basedOn w:val="a"/>
    <w:link w:val="a6"/>
    <w:uiPriority w:val="99"/>
    <w:semiHidden/>
    <w:unhideWhenUsed/>
    <w:rsid w:val="004C274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C2742"/>
  </w:style>
  <w:style w:type="character" w:styleId="a7">
    <w:name w:val="page number"/>
    <w:basedOn w:val="a0"/>
    <w:uiPriority w:val="99"/>
    <w:semiHidden/>
    <w:unhideWhenUsed/>
    <w:rsid w:val="004C274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mkinYV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4</TotalTime>
  <Pages>5</Pages>
  <Words>1358</Words>
  <Characters>7746</Characters>
  <Application>Microsoft Office Word</Application>
  <DocSecurity>0</DocSecurity>
  <Lines>64</Lines>
  <Paragraphs>18</Paragraphs>
  <ScaleCrop>false</ScaleCrop>
  <Company/>
  <LinksUpToDate>false</LinksUpToDate>
  <CharactersWithSpaces>9086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simkinYV</dc:creator>
  <cp:lastModifiedBy>AcstVS</cp:lastModifiedBy>
  <cp:revision>2</cp:revision>
  <dcterms:created xsi:type="dcterms:W3CDTF">2021-12-03T12:38:00Z</dcterms:created>
  <dcterms:modified xsi:type="dcterms:W3CDTF">2021-12-03T12:45:00Z</dcterms:modified>
</cp:coreProperties>
</file>